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1A" w:rsidRDefault="00B047F9" w:rsidP="005B731A">
      <w:bookmarkStart w:id="0" w:name="_GoBack"/>
      <w:bookmarkEnd w:id="0"/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A02A47" wp14:editId="5882CFBE">
                <wp:simplePos x="0" y="0"/>
                <wp:positionH relativeFrom="column">
                  <wp:posOffset>5537200</wp:posOffset>
                </wp:positionH>
                <wp:positionV relativeFrom="paragraph">
                  <wp:posOffset>-2152015</wp:posOffset>
                </wp:positionV>
                <wp:extent cx="410845" cy="412750"/>
                <wp:effectExtent l="38100" t="38100" r="46355" b="44450"/>
                <wp:wrapNone/>
                <wp:docPr id="44" name="Vrije vorm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" cy="412750"/>
                        </a:xfrm>
                        <a:custGeom>
                          <a:avLst/>
                          <a:gdLst>
                            <a:gd name="connsiteX0" fmla="*/ 0 w 447675"/>
                            <a:gd name="connsiteY0" fmla="*/ 0 h 390525"/>
                            <a:gd name="connsiteX1" fmla="*/ 447675 w 447675"/>
                            <a:gd name="connsiteY1" fmla="*/ 390525 h 390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47675" h="390525">
                              <a:moveTo>
                                <a:pt x="0" y="0"/>
                              </a:moveTo>
                              <a:lnTo>
                                <a:pt x="447675" y="390525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rije vorm 44" o:spid="_x0000_s1026" style="position:absolute;margin-left:436pt;margin-top:-169.45pt;width:32.35pt;height:3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" path="m,l447675,390525e" filled="f" strokecolor="windowText" strokeweight="6pt">
                <v:path arrowok="t" o:connecttype="custom" o:connectlocs="0,0;410845,412750" o:connectangles="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27D7A02" wp14:editId="52BE9BB5">
                <wp:simplePos x="0" y="0"/>
                <wp:positionH relativeFrom="column">
                  <wp:posOffset>1667840</wp:posOffset>
                </wp:positionH>
                <wp:positionV relativeFrom="paragraph">
                  <wp:posOffset>-7733005</wp:posOffset>
                </wp:positionV>
                <wp:extent cx="1609344" cy="921716"/>
                <wp:effectExtent l="19050" t="38100" r="29210" b="31115"/>
                <wp:wrapNone/>
                <wp:docPr id="296" name="Vrije v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344" cy="921716"/>
                        </a:xfrm>
                        <a:custGeom>
                          <a:avLst/>
                          <a:gdLst>
                            <a:gd name="connsiteX0" fmla="*/ 1609344 w 1609344"/>
                            <a:gd name="connsiteY0" fmla="*/ 921716 h 921716"/>
                            <a:gd name="connsiteX1" fmla="*/ 1338682 w 1609344"/>
                            <a:gd name="connsiteY1" fmla="*/ 577901 h 921716"/>
                            <a:gd name="connsiteX2" fmla="*/ 716890 w 1609344"/>
                            <a:gd name="connsiteY2" fmla="*/ 0 h 921716"/>
                            <a:gd name="connsiteX3" fmla="*/ 226771 w 1609344"/>
                            <a:gd name="connsiteY3" fmla="*/ 336500 h 921716"/>
                            <a:gd name="connsiteX4" fmla="*/ 131674 w 1609344"/>
                            <a:gd name="connsiteY4" fmla="*/ 365760 h 921716"/>
                            <a:gd name="connsiteX5" fmla="*/ 0 w 1609344"/>
                            <a:gd name="connsiteY5" fmla="*/ 321869 h 9217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609344" h="921716">
                              <a:moveTo>
                                <a:pt x="1609344" y="921716"/>
                              </a:moveTo>
                              <a:lnTo>
                                <a:pt x="1338682" y="577901"/>
                              </a:lnTo>
                              <a:lnTo>
                                <a:pt x="716890" y="0"/>
                              </a:lnTo>
                              <a:lnTo>
                                <a:pt x="226771" y="336500"/>
                              </a:lnTo>
                              <a:lnTo>
                                <a:pt x="131674" y="365760"/>
                              </a:lnTo>
                              <a:lnTo>
                                <a:pt x="0" y="321869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296" o:spid="_x0000_s1026" style="position:absolute;margin-left:131.35pt;margin-top:-608.9pt;width:126.7pt;height:72.6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9344,921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" path="m1609344,921716l1338682,577901,716890,,226771,336500r-95097,29260l,321869e" filled="f" strokecolor="windowText" strokeweight="6pt">
                <v:path arrowok="t" o:connecttype="custom" o:connectlocs="1609344,921716;1338682,577901;716890,0;226771,336500;131674,365760;0,321869" o:connectangles="0,0,0,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56847B1" wp14:editId="3C934271">
                <wp:simplePos x="0" y="0"/>
                <wp:positionH relativeFrom="column">
                  <wp:posOffset>3269615</wp:posOffset>
                </wp:positionH>
                <wp:positionV relativeFrom="paragraph">
                  <wp:posOffset>-6818630</wp:posOffset>
                </wp:positionV>
                <wp:extent cx="2340610" cy="4666615"/>
                <wp:effectExtent l="38100" t="38100" r="40640" b="19685"/>
                <wp:wrapNone/>
                <wp:docPr id="294" name="Vrije v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610" cy="4666615"/>
                        </a:xfrm>
                        <a:custGeom>
                          <a:avLst/>
                          <a:gdLst>
                            <a:gd name="connsiteX0" fmla="*/ 2275027 w 2340864"/>
                            <a:gd name="connsiteY0" fmla="*/ 4667098 h 4667098"/>
                            <a:gd name="connsiteX1" fmla="*/ 2340864 w 2340864"/>
                            <a:gd name="connsiteY1" fmla="*/ 4418381 h 4667098"/>
                            <a:gd name="connsiteX2" fmla="*/ 2253082 w 2340864"/>
                            <a:gd name="connsiteY2" fmla="*/ 3774644 h 4667098"/>
                            <a:gd name="connsiteX3" fmla="*/ 1726387 w 2340864"/>
                            <a:gd name="connsiteY3" fmla="*/ 2977287 h 4667098"/>
                            <a:gd name="connsiteX4" fmla="*/ 1075334 w 2340864"/>
                            <a:gd name="connsiteY4" fmla="*/ 1543508 h 4667098"/>
                            <a:gd name="connsiteX5" fmla="*/ 0 w 2340864"/>
                            <a:gd name="connsiteY5" fmla="*/ 0 h 466709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340864" h="4667098">
                              <a:moveTo>
                                <a:pt x="2275027" y="4667098"/>
                              </a:moveTo>
                              <a:lnTo>
                                <a:pt x="2340864" y="4418381"/>
                              </a:lnTo>
                              <a:lnTo>
                                <a:pt x="2253082" y="3774644"/>
                              </a:lnTo>
                              <a:lnTo>
                                <a:pt x="1726387" y="2977287"/>
                              </a:lnTo>
                              <a:lnTo>
                                <a:pt x="1075334" y="15435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294" o:spid="_x0000_s1026" style="position:absolute;margin-left:257.45pt;margin-top:-536.9pt;width:184.3pt;height:367.4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40864,4667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" path="m2275027,4667098r65837,-248717l2253082,3774644,1726387,2977287,1075334,1543508,,e" filled="f" strokecolor="windowText" strokeweight="6pt">
                <v:path arrowok="t" o:connecttype="custom" o:connectlocs="2274780,4666615;2340610,4417924;2252838,3774253;1726200,2976979;1075217,1543348;0,0" o:connectangles="0,0,0,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868CD87" wp14:editId="67A1A422">
                <wp:simplePos x="0" y="0"/>
                <wp:positionH relativeFrom="column">
                  <wp:posOffset>1448384</wp:posOffset>
                </wp:positionH>
                <wp:positionV relativeFrom="paragraph">
                  <wp:posOffset>-3343885</wp:posOffset>
                </wp:positionV>
                <wp:extent cx="3079699" cy="2582266"/>
                <wp:effectExtent l="38100" t="19050" r="26035" b="46990"/>
                <wp:wrapNone/>
                <wp:docPr id="292" name="Vrije v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699" cy="2582266"/>
                        </a:xfrm>
                        <a:custGeom>
                          <a:avLst/>
                          <a:gdLst>
                            <a:gd name="connsiteX0" fmla="*/ 7315 w 3079699"/>
                            <a:gd name="connsiteY0" fmla="*/ 0 h 2582266"/>
                            <a:gd name="connsiteX1" fmla="*/ 0 w 3079699"/>
                            <a:gd name="connsiteY1" fmla="*/ 373076 h 2582266"/>
                            <a:gd name="connsiteX2" fmla="*/ 446227 w 3079699"/>
                            <a:gd name="connsiteY2" fmla="*/ 2582266 h 2582266"/>
                            <a:gd name="connsiteX3" fmla="*/ 1126541 w 3079699"/>
                            <a:gd name="connsiteY3" fmla="*/ 2011680 h 2582266"/>
                            <a:gd name="connsiteX4" fmla="*/ 1250899 w 3079699"/>
                            <a:gd name="connsiteY4" fmla="*/ 1858061 h 2582266"/>
                            <a:gd name="connsiteX5" fmla="*/ 1931213 w 3079699"/>
                            <a:gd name="connsiteY5" fmla="*/ 1404519 h 2582266"/>
                            <a:gd name="connsiteX6" fmla="*/ 2099463 w 3079699"/>
                            <a:gd name="connsiteY6" fmla="*/ 950976 h 2582266"/>
                            <a:gd name="connsiteX7" fmla="*/ 2501799 w 3079699"/>
                            <a:gd name="connsiteY7" fmla="*/ 636423 h 2582266"/>
                            <a:gd name="connsiteX8" fmla="*/ 2860243 w 3079699"/>
                            <a:gd name="connsiteY8" fmla="*/ 1324052 h 2582266"/>
                            <a:gd name="connsiteX9" fmla="*/ 2948026 w 3079699"/>
                            <a:gd name="connsiteY9" fmla="*/ 1514247 h 2582266"/>
                            <a:gd name="connsiteX10" fmla="*/ 3079699 w 3079699"/>
                            <a:gd name="connsiteY10" fmla="*/ 1558138 h 25822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079699" h="2582266">
                              <a:moveTo>
                                <a:pt x="7315" y="0"/>
                              </a:moveTo>
                              <a:lnTo>
                                <a:pt x="0" y="373076"/>
                              </a:lnTo>
                              <a:lnTo>
                                <a:pt x="446227" y="2582266"/>
                              </a:lnTo>
                              <a:lnTo>
                                <a:pt x="1126541" y="2011680"/>
                              </a:lnTo>
                              <a:lnTo>
                                <a:pt x="1250899" y="1858061"/>
                              </a:lnTo>
                              <a:lnTo>
                                <a:pt x="1931213" y="1404519"/>
                              </a:lnTo>
                              <a:lnTo>
                                <a:pt x="2099463" y="950976"/>
                              </a:lnTo>
                              <a:lnTo>
                                <a:pt x="2501799" y="636423"/>
                              </a:lnTo>
                              <a:lnTo>
                                <a:pt x="2860243" y="1324052"/>
                              </a:lnTo>
                              <a:lnTo>
                                <a:pt x="2948026" y="1514247"/>
                              </a:lnTo>
                              <a:lnTo>
                                <a:pt x="3079699" y="1558138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292" o:spid="_x0000_s1026" style="position:absolute;margin-left:114.05pt;margin-top:-263.3pt;width:242.5pt;height:203.3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699,2582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" path="m7315,l,373076,446227,2582266r680314,-570586l1250899,1858061r680314,-453542l2099463,950976,2501799,636423r358444,687629l2948026,1514247r131673,43891e" filled="f" strokecolor="windowText" strokeweight="6pt">
                <v:path arrowok="t" o:connecttype="custom" o:connectlocs="7315,0;0,373076;446227,2582266;1126541,2011680;1250899,1858061;1931213,1404519;2099463,950976;2501799,636423;2860243,1324052;2948026,1514247;3079699,1558138" o:connectangles="0,0,0,0,0,0,0,0,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F22A25D" wp14:editId="2EBBA6D9">
                <wp:simplePos x="0" y="0"/>
                <wp:positionH relativeFrom="column">
                  <wp:posOffset>4789170</wp:posOffset>
                </wp:positionH>
                <wp:positionV relativeFrom="paragraph">
                  <wp:posOffset>-1915795</wp:posOffset>
                </wp:positionV>
                <wp:extent cx="409575" cy="352425"/>
                <wp:effectExtent l="0" t="0" r="0" b="0"/>
                <wp:wrapNone/>
                <wp:docPr id="6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77.1pt;margin-top:-150.85pt;width:32.25pt;height:27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FC9D3C" wp14:editId="4928EECC">
                <wp:simplePos x="0" y="0"/>
                <wp:positionH relativeFrom="column">
                  <wp:posOffset>4622800</wp:posOffset>
                </wp:positionH>
                <wp:positionV relativeFrom="paragraph">
                  <wp:posOffset>-2379980</wp:posOffset>
                </wp:positionV>
                <wp:extent cx="409575" cy="361950"/>
                <wp:effectExtent l="0" t="0" r="0" b="0"/>
                <wp:wrapNone/>
                <wp:docPr id="6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4pt;margin-top:-187.4pt;width:32.25pt;height:2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425DE672" wp14:editId="275E7131">
            <wp:simplePos x="0" y="0"/>
            <wp:positionH relativeFrom="column">
              <wp:posOffset>-786130</wp:posOffset>
            </wp:positionH>
            <wp:positionV relativeFrom="paragraph">
              <wp:posOffset>-143510</wp:posOffset>
            </wp:positionV>
            <wp:extent cx="7458075" cy="8818245"/>
            <wp:effectExtent l="0" t="0" r="9525" b="1905"/>
            <wp:wrapSquare wrapText="bothSides"/>
            <wp:docPr id="314" name="Afbeelding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8075" cy="8818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292D1B" wp14:editId="5FB44983">
                <wp:simplePos x="0" y="0"/>
                <wp:positionH relativeFrom="column">
                  <wp:posOffset>4781550</wp:posOffset>
                </wp:positionH>
                <wp:positionV relativeFrom="paragraph">
                  <wp:posOffset>-2129790</wp:posOffset>
                </wp:positionV>
                <wp:extent cx="95250" cy="104775"/>
                <wp:effectExtent l="0" t="0" r="19050" b="28575"/>
                <wp:wrapNone/>
                <wp:docPr id="33" name="Ova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3" o:spid="_x0000_s1026" style="position:absolute;margin-left:376.5pt;margin-top:-167.7pt;width:7.5pt;height:8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75053A" wp14:editId="7E56455A">
                <wp:simplePos x="0" y="0"/>
                <wp:positionH relativeFrom="column">
                  <wp:posOffset>-175895</wp:posOffset>
                </wp:positionH>
                <wp:positionV relativeFrom="paragraph">
                  <wp:posOffset>-4794885</wp:posOffset>
                </wp:positionV>
                <wp:extent cx="1438275" cy="619125"/>
                <wp:effectExtent l="0" t="0" r="0" b="0"/>
                <wp:wrapNone/>
                <wp:docPr id="3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2F2447" w:rsidRDefault="00632095" w:rsidP="005B731A">
                            <w:pP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</w:rPr>
                              <w:t>P</w:t>
                            </w: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8036F0"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</w:rPr>
                              <w:t>Prinsenhof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13.85pt;margin-top:-377.55pt;width:113.25pt;height:48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" filled="f" stroked="f">
                <v:textbox>
                  <w:txbxContent>
                    <w:p w:rsidR="00632095" w:rsidRPr="002F2447" w:rsidRDefault="00632095" w:rsidP="005B731A">
                      <w:pP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</w:rPr>
                        <w:t>P</w:t>
                      </w: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  <w:t xml:space="preserve">- </w:t>
                      </w:r>
                      <w:r w:rsidR="008036F0"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</w:rPr>
                        <w:t>Prinsenhof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AF923E" wp14:editId="408A3ACD">
                <wp:simplePos x="0" y="0"/>
                <wp:positionH relativeFrom="column">
                  <wp:posOffset>3338830</wp:posOffset>
                </wp:positionH>
                <wp:positionV relativeFrom="paragraph">
                  <wp:posOffset>-5203825</wp:posOffset>
                </wp:positionV>
                <wp:extent cx="1257300" cy="533400"/>
                <wp:effectExtent l="0" t="0" r="0" b="0"/>
                <wp:wrapNone/>
                <wp:docPr id="3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2F2447" w:rsidRDefault="00632095" w:rsidP="005B731A">
                            <w:pP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</w:rPr>
                              <w:t>P</w:t>
                            </w: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</w:rPr>
                              <w:t>Markt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2.9pt;margin-top:-409.75pt;width:99pt;height:4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" filled="f" stroked="f">
                <v:textbox>
                  <w:txbxContent>
                    <w:p w:rsidR="00632095" w:rsidRPr="002F2447" w:rsidRDefault="00632095" w:rsidP="005B731A">
                      <w:pP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</w:rPr>
                        <w:t>P</w:t>
                      </w: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</w:rPr>
                        <w:t>Markt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1FEA1FE" wp14:editId="709946BE">
                <wp:simplePos x="0" y="0"/>
                <wp:positionH relativeFrom="column">
                  <wp:posOffset>2976880</wp:posOffset>
                </wp:positionH>
                <wp:positionV relativeFrom="paragraph">
                  <wp:posOffset>-3251835</wp:posOffset>
                </wp:positionV>
                <wp:extent cx="1438275" cy="619125"/>
                <wp:effectExtent l="0" t="0" r="0" b="0"/>
                <wp:wrapNone/>
                <wp:docPr id="3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2F2447" w:rsidRDefault="00632095" w:rsidP="005B731A">
                            <w:pP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</w:rPr>
                              <w:t>P</w:t>
                            </w: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</w:rPr>
                              <w:t>Zuidpoort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4.4pt;margin-top:-256.05pt;width:113.25pt;height:4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" filled="f" stroked="f">
                <v:textbox>
                  <w:txbxContent>
                    <w:p w:rsidR="00632095" w:rsidRPr="002F2447" w:rsidRDefault="00632095" w:rsidP="005B731A">
                      <w:pP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</w:rPr>
                        <w:t>P</w:t>
                      </w: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  <w:t xml:space="preserve">- </w:t>
                      </w: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</w:rPr>
                        <w:t>Zuidpoort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33BCD13" wp14:editId="68373AE0">
                <wp:simplePos x="0" y="0"/>
                <wp:positionH relativeFrom="column">
                  <wp:posOffset>3623310</wp:posOffset>
                </wp:positionH>
                <wp:positionV relativeFrom="paragraph">
                  <wp:posOffset>-2905125</wp:posOffset>
                </wp:positionV>
                <wp:extent cx="409575" cy="361950"/>
                <wp:effectExtent l="0" t="0" r="0" b="0"/>
                <wp:wrapNone/>
                <wp:docPr id="28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85.3pt;margin-top:-228.75pt;width:32.25pt;height:2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DA8F93" wp14:editId="40C2B8F8">
                <wp:simplePos x="0" y="0"/>
                <wp:positionH relativeFrom="column">
                  <wp:posOffset>1462405</wp:posOffset>
                </wp:positionH>
                <wp:positionV relativeFrom="paragraph">
                  <wp:posOffset>-3832860</wp:posOffset>
                </wp:positionV>
                <wp:extent cx="2305050" cy="847725"/>
                <wp:effectExtent l="0" t="0" r="0" b="0"/>
                <wp:wrapNone/>
                <wp:docPr id="3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2F2447" w:rsidRDefault="00632095" w:rsidP="005B731A">
                            <w:pPr>
                              <w:rPr>
                                <w:rFonts w:ascii="Arial" w:hAnsi="Arial" w:cs="Arial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56"/>
                                <w:szCs w:val="56"/>
                              </w:rPr>
                              <w:t>P</w:t>
                            </w:r>
                            <w:r w:rsidRPr="002F2447">
                              <w:rPr>
                                <w:rFonts w:ascii="Arial" w:hAnsi="Arial" w:cs="Arial"/>
                                <w:b/>
                                <w:color w:val="0070C0"/>
                                <w:sz w:val="24"/>
                                <w:szCs w:val="24"/>
                              </w:rPr>
                              <w:t>- Phoenix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15.15pt;margin-top:-301.8pt;width:181.5pt;height:6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" filled="f" stroked="f">
                <v:textbox>
                  <w:txbxContent>
                    <w:p w:rsidR="00632095" w:rsidRPr="002F2447" w:rsidRDefault="00632095" w:rsidP="005B731A">
                      <w:pPr>
                        <w:rPr>
                          <w:rFonts w:ascii="Arial" w:hAnsi="Arial" w:cs="Arial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56"/>
                          <w:szCs w:val="56"/>
                        </w:rPr>
                        <w:t>P</w:t>
                      </w:r>
                      <w:r w:rsidRPr="002F2447">
                        <w:rPr>
                          <w:rFonts w:ascii="Arial" w:hAnsi="Arial" w:cs="Arial"/>
                          <w:b/>
                          <w:color w:val="0070C0"/>
                          <w:sz w:val="24"/>
                          <w:szCs w:val="24"/>
                        </w:rPr>
                        <w:t>- Phoenix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93ECF46" wp14:editId="49A2675A">
                <wp:simplePos x="0" y="0"/>
                <wp:positionH relativeFrom="column">
                  <wp:posOffset>-196215</wp:posOffset>
                </wp:positionH>
                <wp:positionV relativeFrom="paragraph">
                  <wp:posOffset>-4991100</wp:posOffset>
                </wp:positionV>
                <wp:extent cx="409575" cy="361950"/>
                <wp:effectExtent l="0" t="0" r="0" b="0"/>
                <wp:wrapNone/>
                <wp:docPr id="5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5.45pt;margin-top:-393pt;width:32.25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2c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63C700" wp14:editId="6CD64D00">
                <wp:simplePos x="0" y="0"/>
                <wp:positionH relativeFrom="column">
                  <wp:posOffset>13335</wp:posOffset>
                </wp:positionH>
                <wp:positionV relativeFrom="paragraph">
                  <wp:posOffset>-5791200</wp:posOffset>
                </wp:positionV>
                <wp:extent cx="409575" cy="361950"/>
                <wp:effectExtent l="0" t="0" r="0" b="0"/>
                <wp:wrapNone/>
                <wp:docPr id="5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.05pt;margin-top:-456pt;width:32.25pt;height:2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54D888" wp14:editId="7603CA05">
                <wp:simplePos x="0" y="0"/>
                <wp:positionH relativeFrom="column">
                  <wp:posOffset>622935</wp:posOffset>
                </wp:positionH>
                <wp:positionV relativeFrom="paragraph">
                  <wp:posOffset>-5267325</wp:posOffset>
                </wp:positionV>
                <wp:extent cx="409575" cy="361950"/>
                <wp:effectExtent l="0" t="0" r="0" b="0"/>
                <wp:wrapNone/>
                <wp:docPr id="5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9.05pt;margin-top:-414.75pt;width:32.25pt;height:2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6A2252" wp14:editId="24B36B0C">
                <wp:simplePos x="0" y="0"/>
                <wp:positionH relativeFrom="column">
                  <wp:posOffset>852805</wp:posOffset>
                </wp:positionH>
                <wp:positionV relativeFrom="paragraph">
                  <wp:posOffset>-3613785</wp:posOffset>
                </wp:positionV>
                <wp:extent cx="409575" cy="361950"/>
                <wp:effectExtent l="0" t="0" r="0" b="0"/>
                <wp:wrapNone/>
                <wp:docPr id="30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3b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03130ECF" wp14:editId="0D2BD473">
                                  <wp:extent cx="217805" cy="192479"/>
                                  <wp:effectExtent l="0" t="0" r="0" b="0"/>
                                  <wp:docPr id="315" name="Afbeelding 3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7.15pt;margin-top:-284.55pt;width:32.25pt;height:2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3b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71214C19" wp14:editId="25715332">
                            <wp:extent cx="217805" cy="192479"/>
                            <wp:effectExtent l="0" t="0" r="0" b="0"/>
                            <wp:docPr id="315" name="Afbeelding 3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21E7B3C" wp14:editId="366A7867">
                <wp:simplePos x="0" y="0"/>
                <wp:positionH relativeFrom="column">
                  <wp:posOffset>1775460</wp:posOffset>
                </wp:positionH>
                <wp:positionV relativeFrom="paragraph">
                  <wp:posOffset>-3390900</wp:posOffset>
                </wp:positionV>
                <wp:extent cx="409575" cy="361950"/>
                <wp:effectExtent l="0" t="0" r="0" b="0"/>
                <wp:wrapNone/>
                <wp:docPr id="30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3c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477CA8E1" wp14:editId="14678799">
                                  <wp:extent cx="217805" cy="192479"/>
                                  <wp:effectExtent l="0" t="0" r="0" b="0"/>
                                  <wp:docPr id="316" name="Afbeelding 3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9.8pt;margin-top:-267pt;width:32.2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3c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6EFF51DE" wp14:editId="53F4A004">
                            <wp:extent cx="217805" cy="192479"/>
                            <wp:effectExtent l="0" t="0" r="0" b="0"/>
                            <wp:docPr id="316" name="Afbeelding 3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99C576" wp14:editId="7F3902A0">
                <wp:simplePos x="0" y="0"/>
                <wp:positionH relativeFrom="column">
                  <wp:posOffset>1584960</wp:posOffset>
                </wp:positionH>
                <wp:positionV relativeFrom="paragraph">
                  <wp:posOffset>-2933700</wp:posOffset>
                </wp:positionV>
                <wp:extent cx="409575" cy="361950"/>
                <wp:effectExtent l="0" t="0" r="0" b="0"/>
                <wp:wrapNone/>
                <wp:docPr id="30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3a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199FAAD4" wp14:editId="1D6953F8">
                                  <wp:extent cx="217805" cy="192479"/>
                                  <wp:effectExtent l="0" t="0" r="0" b="0"/>
                                  <wp:docPr id="317" name="Afbeelding 3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24.8pt;margin-top:-231pt;width:32.2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3a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567490EE" wp14:editId="50E8DE7D">
                            <wp:extent cx="217805" cy="192479"/>
                            <wp:effectExtent l="0" t="0" r="0" b="0"/>
                            <wp:docPr id="317" name="Afbeelding 3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926AE42" wp14:editId="6BF7F6A9">
                <wp:simplePos x="0" y="0"/>
                <wp:positionH relativeFrom="column">
                  <wp:posOffset>794385</wp:posOffset>
                </wp:positionH>
                <wp:positionV relativeFrom="paragraph">
                  <wp:posOffset>38100</wp:posOffset>
                </wp:positionV>
                <wp:extent cx="409575" cy="361950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4d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1E225514" wp14:editId="2626AAE5">
                                  <wp:extent cx="217805" cy="192479"/>
                                  <wp:effectExtent l="0" t="0" r="0" b="0"/>
                                  <wp:docPr id="318" name="Afbeelding 3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62.55pt;margin-top:3pt;width:32.2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4d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3D3B5776" wp14:editId="289724AF">
                            <wp:extent cx="217805" cy="192479"/>
                            <wp:effectExtent l="0" t="0" r="0" b="0"/>
                            <wp:docPr id="318" name="Afbeelding 3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BEA5AF" wp14:editId="06E700D2">
                <wp:simplePos x="0" y="0"/>
                <wp:positionH relativeFrom="column">
                  <wp:posOffset>2099310</wp:posOffset>
                </wp:positionH>
                <wp:positionV relativeFrom="paragraph">
                  <wp:posOffset>-704850</wp:posOffset>
                </wp:positionV>
                <wp:extent cx="409575" cy="361950"/>
                <wp:effectExtent l="0" t="0" r="0" b="0"/>
                <wp:wrapNone/>
                <wp:docPr id="29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4e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1115CF7" wp14:editId="722853D5">
                                  <wp:extent cx="217805" cy="192479"/>
                                  <wp:effectExtent l="0" t="0" r="0" b="0"/>
                                  <wp:docPr id="319" name="Afbeelding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65.3pt;margin-top:-55.5pt;width:32.25pt;height:28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4e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107A9792" wp14:editId="4A1568C5">
                            <wp:extent cx="217805" cy="192479"/>
                            <wp:effectExtent l="0" t="0" r="0" b="0"/>
                            <wp:docPr id="319" name="Afbeelding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172E63" wp14:editId="7F5B6B58">
                <wp:simplePos x="0" y="0"/>
                <wp:positionH relativeFrom="column">
                  <wp:posOffset>1870710</wp:posOffset>
                </wp:positionH>
                <wp:positionV relativeFrom="paragraph">
                  <wp:posOffset>-1381125</wp:posOffset>
                </wp:positionV>
                <wp:extent cx="409575" cy="361950"/>
                <wp:effectExtent l="0" t="0" r="0" b="0"/>
                <wp:wrapNone/>
                <wp:docPr id="29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4c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49A0871A" wp14:editId="2E6BC856">
                                  <wp:extent cx="217805" cy="192479"/>
                                  <wp:effectExtent l="0" t="0" r="0" b="0"/>
                                  <wp:docPr id="320" name="Afbeelding 3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47.3pt;margin-top:-108.75pt;width:32.25pt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4c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56B8555B" wp14:editId="78AF56ED">
                            <wp:extent cx="217805" cy="192479"/>
                            <wp:effectExtent l="0" t="0" r="0" b="0"/>
                            <wp:docPr id="320" name="Afbeelding 3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3217EF" wp14:editId="29CD2D87">
                <wp:simplePos x="0" y="0"/>
                <wp:positionH relativeFrom="column">
                  <wp:posOffset>1365885</wp:posOffset>
                </wp:positionH>
                <wp:positionV relativeFrom="paragraph">
                  <wp:posOffset>-1238250</wp:posOffset>
                </wp:positionV>
                <wp:extent cx="409575" cy="361950"/>
                <wp:effectExtent l="0" t="0" r="0" b="0"/>
                <wp:wrapNone/>
                <wp:docPr id="29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4b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44BC11D4" wp14:editId="7E04D392">
                                  <wp:extent cx="217805" cy="192479"/>
                                  <wp:effectExtent l="0" t="0" r="0" b="0"/>
                                  <wp:docPr id="321" name="Afbeelding 3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07.55pt;margin-top:-97.5pt;width:32.25pt;height:2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4b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0CDD9CB5" wp14:editId="2CD17E2F">
                            <wp:extent cx="217805" cy="192479"/>
                            <wp:effectExtent l="0" t="0" r="0" b="0"/>
                            <wp:docPr id="321" name="Afbeelding 3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F5857B4" wp14:editId="3B296F0E">
                <wp:simplePos x="0" y="0"/>
                <wp:positionH relativeFrom="column">
                  <wp:posOffset>1442085</wp:posOffset>
                </wp:positionH>
                <wp:positionV relativeFrom="paragraph">
                  <wp:posOffset>-428625</wp:posOffset>
                </wp:positionV>
                <wp:extent cx="409575" cy="361950"/>
                <wp:effectExtent l="0" t="0" r="0" b="0"/>
                <wp:wrapNone/>
                <wp:docPr id="29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4a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72E9032" wp14:editId="005EAEC0">
                                  <wp:extent cx="217805" cy="192479"/>
                                  <wp:effectExtent l="0" t="0" r="0" b="0"/>
                                  <wp:docPr id="322" name="Afbeelding 3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13.55pt;margin-top:-33.75pt;width:32.25pt;height:2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4a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672E9032" wp14:editId="005EAEC0">
                            <wp:extent cx="217805" cy="192479"/>
                            <wp:effectExtent l="0" t="0" r="0" b="0"/>
                            <wp:docPr id="322" name="Afbeelding 3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963DAF" wp14:editId="01C93500">
                <wp:simplePos x="0" y="0"/>
                <wp:positionH relativeFrom="column">
                  <wp:posOffset>5937885</wp:posOffset>
                </wp:positionH>
                <wp:positionV relativeFrom="paragraph">
                  <wp:posOffset>-2038350</wp:posOffset>
                </wp:positionV>
                <wp:extent cx="409575" cy="361950"/>
                <wp:effectExtent l="0" t="0" r="0" b="0"/>
                <wp:wrapNone/>
                <wp:docPr id="6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67.55pt;margin-top:-160.5pt;width:32.25pt;height:28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02ECFC" wp14:editId="4E4A4AED">
                <wp:simplePos x="0" y="0"/>
                <wp:positionH relativeFrom="column">
                  <wp:posOffset>5109210</wp:posOffset>
                </wp:positionH>
                <wp:positionV relativeFrom="paragraph">
                  <wp:posOffset>-2590800</wp:posOffset>
                </wp:positionV>
                <wp:extent cx="409575" cy="361950"/>
                <wp:effectExtent l="0" t="0" r="0" b="0"/>
                <wp:wrapNone/>
                <wp:docPr id="6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02.3pt;margin-top:-204pt;width:32.2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8c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294C9A" wp14:editId="326C7601">
                <wp:simplePos x="0" y="0"/>
                <wp:positionH relativeFrom="column">
                  <wp:posOffset>3623310</wp:posOffset>
                </wp:positionH>
                <wp:positionV relativeFrom="paragraph">
                  <wp:posOffset>-2495550</wp:posOffset>
                </wp:positionV>
                <wp:extent cx="409575" cy="361950"/>
                <wp:effectExtent l="0" t="0" r="0" b="0"/>
                <wp:wrapNone/>
                <wp:docPr id="28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85.3pt;margin-top:-196.5pt;width:32.25pt;height:2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F7D7D6" wp14:editId="101FED8F">
                <wp:simplePos x="0" y="0"/>
                <wp:positionH relativeFrom="column">
                  <wp:posOffset>3308985</wp:posOffset>
                </wp:positionH>
                <wp:positionV relativeFrom="paragraph">
                  <wp:posOffset>-1847850</wp:posOffset>
                </wp:positionV>
                <wp:extent cx="409575" cy="361950"/>
                <wp:effectExtent l="0" t="0" r="0" b="0"/>
                <wp:wrapNone/>
                <wp:docPr id="29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5a</w:t>
                            </w:r>
                            <w:r>
                              <w:rPr>
                                <w:b/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76A51D2D" wp14:editId="375D3C50">
                                  <wp:extent cx="217805" cy="192479"/>
                                  <wp:effectExtent l="0" t="0" r="0" b="0"/>
                                  <wp:docPr id="323" name="Afbeelding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805" cy="192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60.55pt;margin-top:-145.5pt;width:32.25pt;height:2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5a</w:t>
                      </w:r>
                      <w:r>
                        <w:rPr>
                          <w:b/>
                          <w:noProof/>
                          <w:lang w:eastAsia="nl-NL"/>
                        </w:rPr>
                        <w:drawing>
                          <wp:inline distT="0" distB="0" distL="0" distR="0" wp14:anchorId="789E49DF" wp14:editId="6B84DB3B">
                            <wp:extent cx="217805" cy="192479"/>
                            <wp:effectExtent l="0" t="0" r="0" b="0"/>
                            <wp:docPr id="323" name="Afbeelding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805" cy="192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3E93EFF" wp14:editId="16229162">
                <wp:simplePos x="0" y="0"/>
                <wp:positionH relativeFrom="column">
                  <wp:posOffset>5433060</wp:posOffset>
                </wp:positionH>
                <wp:positionV relativeFrom="paragraph">
                  <wp:posOffset>-4010025</wp:posOffset>
                </wp:positionV>
                <wp:extent cx="409575" cy="361950"/>
                <wp:effectExtent l="0" t="0" r="0" b="0"/>
                <wp:wrapNone/>
                <wp:docPr id="5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27.8pt;margin-top:-315.75pt;width:32.25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3020C9" wp14:editId="1C66A41A">
                <wp:simplePos x="0" y="0"/>
                <wp:positionH relativeFrom="column">
                  <wp:posOffset>4432935</wp:posOffset>
                </wp:positionH>
                <wp:positionV relativeFrom="paragraph">
                  <wp:posOffset>-4010025</wp:posOffset>
                </wp:positionV>
                <wp:extent cx="409575" cy="361950"/>
                <wp:effectExtent l="0" t="0" r="0" b="0"/>
                <wp:wrapNone/>
                <wp:docPr id="5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49.05pt;margin-top:-315.75pt;width:32.25pt;height:2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B22E32" wp14:editId="56A30935">
                <wp:simplePos x="0" y="0"/>
                <wp:positionH relativeFrom="column">
                  <wp:posOffset>5490210</wp:posOffset>
                </wp:positionH>
                <wp:positionV relativeFrom="paragraph">
                  <wp:posOffset>-3438525</wp:posOffset>
                </wp:positionV>
                <wp:extent cx="409575" cy="361950"/>
                <wp:effectExtent l="0" t="0" r="0" b="0"/>
                <wp:wrapNone/>
                <wp:docPr id="5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32.3pt;margin-top:-270.75pt;width:32.25pt;height:2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9c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A51650" wp14:editId="2355CFA9">
                <wp:simplePos x="0" y="0"/>
                <wp:positionH relativeFrom="column">
                  <wp:posOffset>3747135</wp:posOffset>
                </wp:positionH>
                <wp:positionV relativeFrom="paragraph">
                  <wp:posOffset>-5353050</wp:posOffset>
                </wp:positionV>
                <wp:extent cx="409575" cy="361950"/>
                <wp:effectExtent l="0" t="0" r="0" b="0"/>
                <wp:wrapNone/>
                <wp:docPr id="5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0b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95.05pt;margin-top:-421.5pt;width:32.25pt;height:2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0b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0C3CA5" wp14:editId="267F4CE6">
                <wp:simplePos x="0" y="0"/>
                <wp:positionH relativeFrom="column">
                  <wp:posOffset>4566285</wp:posOffset>
                </wp:positionH>
                <wp:positionV relativeFrom="paragraph">
                  <wp:posOffset>-5143500</wp:posOffset>
                </wp:positionV>
                <wp:extent cx="409575" cy="361950"/>
                <wp:effectExtent l="0" t="0" r="0" b="0"/>
                <wp:wrapNone/>
                <wp:docPr id="5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0</w:t>
                            </w:r>
                            <w:r w:rsidRPr="001E5429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59.55pt;margin-top:-405pt;width:32.25pt;height:2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0</w:t>
                      </w:r>
                      <w:r w:rsidRPr="001E5429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B5EDEA" wp14:editId="6A752C75">
                <wp:simplePos x="0" y="0"/>
                <wp:positionH relativeFrom="column">
                  <wp:posOffset>1127760</wp:posOffset>
                </wp:positionH>
                <wp:positionV relativeFrom="paragraph">
                  <wp:posOffset>-8239125</wp:posOffset>
                </wp:positionV>
                <wp:extent cx="409575" cy="361950"/>
                <wp:effectExtent l="0" t="0" r="0" b="0"/>
                <wp:wrapNone/>
                <wp:docPr id="4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88.8pt;margin-top:-648.75pt;width:32.25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37677C" wp14:editId="6489D7DC">
                <wp:simplePos x="0" y="0"/>
                <wp:positionH relativeFrom="column">
                  <wp:posOffset>1032510</wp:posOffset>
                </wp:positionH>
                <wp:positionV relativeFrom="paragraph">
                  <wp:posOffset>-7439025</wp:posOffset>
                </wp:positionV>
                <wp:extent cx="409575" cy="361950"/>
                <wp:effectExtent l="0" t="0" r="0" b="0"/>
                <wp:wrapNone/>
                <wp:docPr id="4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81.3pt;margin-top:-585.75pt;width:32.2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2B0EA2" wp14:editId="69DD0C0E">
                <wp:simplePos x="0" y="0"/>
                <wp:positionH relativeFrom="column">
                  <wp:posOffset>2756535</wp:posOffset>
                </wp:positionH>
                <wp:positionV relativeFrom="paragraph">
                  <wp:posOffset>-7724775</wp:posOffset>
                </wp:positionV>
                <wp:extent cx="409575" cy="361950"/>
                <wp:effectExtent l="0" t="0" r="0" b="0"/>
                <wp:wrapNone/>
                <wp:docPr id="5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1E5429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217.05pt;margin-top:-608.25pt;width:32.25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1</w:t>
                      </w:r>
                      <w:r w:rsidRPr="001E5429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245F8F" wp14:editId="6E72CF0F">
                <wp:simplePos x="0" y="0"/>
                <wp:positionH relativeFrom="column">
                  <wp:posOffset>2042160</wp:posOffset>
                </wp:positionH>
                <wp:positionV relativeFrom="paragraph">
                  <wp:posOffset>-7419975</wp:posOffset>
                </wp:positionV>
                <wp:extent cx="409575" cy="361950"/>
                <wp:effectExtent l="0" t="0" r="0" b="0"/>
                <wp:wrapNone/>
                <wp:docPr id="5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60.8pt;margin-top:-584.25pt;width:32.25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</w:t>
                      </w:r>
                      <w:r>
                        <w:rPr>
                          <w:b/>
                        </w:rPr>
                        <w:t>1b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7E51AF" wp14:editId="1A107B52">
                <wp:simplePos x="0" y="0"/>
                <wp:positionH relativeFrom="column">
                  <wp:posOffset>365760</wp:posOffset>
                </wp:positionH>
                <wp:positionV relativeFrom="paragraph">
                  <wp:posOffset>-8467725</wp:posOffset>
                </wp:positionV>
                <wp:extent cx="409575" cy="361950"/>
                <wp:effectExtent l="0" t="0" r="0" b="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095" w:rsidRPr="001E5429" w:rsidRDefault="00632095" w:rsidP="005B731A">
                            <w:pPr>
                              <w:rPr>
                                <w:b/>
                              </w:rPr>
                            </w:pPr>
                            <w:r w:rsidRPr="001E5429">
                              <w:rPr>
                                <w:b/>
                              </w:rPr>
                              <w:t>1a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8.8pt;margin-top:-666.75pt;width:32.2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" filled="f" stroked="f">
                <v:textbox>
                  <w:txbxContent>
                    <w:p w:rsidR="00632095" w:rsidRPr="001E5429" w:rsidRDefault="00632095" w:rsidP="005B731A">
                      <w:pPr>
                        <w:rPr>
                          <w:b/>
                        </w:rPr>
                      </w:pPr>
                      <w:r w:rsidRPr="001E5429">
                        <w:rPr>
                          <w:b/>
                        </w:rPr>
                        <w:t>1a</w:t>
                      </w:r>
                    </w:p>
                  </w:txbxContent>
                </v:textbox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57BCFA" wp14:editId="11F9818A">
                <wp:simplePos x="0" y="0"/>
                <wp:positionH relativeFrom="column">
                  <wp:posOffset>4119880</wp:posOffset>
                </wp:positionH>
                <wp:positionV relativeFrom="paragraph">
                  <wp:posOffset>-5267325</wp:posOffset>
                </wp:positionV>
                <wp:extent cx="95250" cy="104775"/>
                <wp:effectExtent l="0" t="0" r="19050" b="28575"/>
                <wp:wrapNone/>
                <wp:docPr id="27" name="Ova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7" o:spid="_x0000_s1026" style="position:absolute;margin-left:324.4pt;margin-top:-414.75pt;width:7.5pt;height:8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EB3FE2" wp14:editId="7AFE9624">
                <wp:simplePos x="0" y="0"/>
                <wp:positionH relativeFrom="column">
                  <wp:posOffset>1167130</wp:posOffset>
                </wp:positionH>
                <wp:positionV relativeFrom="paragraph">
                  <wp:posOffset>-3545205</wp:posOffset>
                </wp:positionV>
                <wp:extent cx="95250" cy="104775"/>
                <wp:effectExtent l="0" t="0" r="19050" b="28575"/>
                <wp:wrapNone/>
                <wp:docPr id="39" name="Ova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9" o:spid="_x0000_s1026" style="position:absolute;margin-left:91.9pt;margin-top:-279.15pt;width:7.5pt;height:8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UsEZg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D2E981" wp14:editId="1D54A819">
                <wp:simplePos x="0" y="0"/>
                <wp:positionH relativeFrom="column">
                  <wp:posOffset>1548130</wp:posOffset>
                </wp:positionH>
                <wp:positionV relativeFrom="paragraph">
                  <wp:posOffset>-2861310</wp:posOffset>
                </wp:positionV>
                <wp:extent cx="95250" cy="104775"/>
                <wp:effectExtent l="0" t="0" r="19050" b="28575"/>
                <wp:wrapNone/>
                <wp:docPr id="41" name="Ova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41" o:spid="_x0000_s1026" style="position:absolute;margin-left:121.9pt;margin-top:-225.3pt;width:7.5pt;height:8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gGwZQ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C17D54" wp14:editId="40F1ECD6">
                <wp:simplePos x="0" y="0"/>
                <wp:positionH relativeFrom="column">
                  <wp:posOffset>700405</wp:posOffset>
                </wp:positionH>
                <wp:positionV relativeFrom="paragraph">
                  <wp:posOffset>120015</wp:posOffset>
                </wp:positionV>
                <wp:extent cx="95250" cy="104775"/>
                <wp:effectExtent l="0" t="0" r="19050" b="28575"/>
                <wp:wrapNone/>
                <wp:docPr id="47" name="Ova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47" o:spid="_x0000_s1026" style="position:absolute;margin-left:55.15pt;margin-top:9.45pt;width:7.5pt;height:8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17A81C" wp14:editId="5298EFE5">
                <wp:simplePos x="0" y="0"/>
                <wp:positionH relativeFrom="column">
                  <wp:posOffset>1586230</wp:posOffset>
                </wp:positionH>
                <wp:positionV relativeFrom="paragraph">
                  <wp:posOffset>-499110</wp:posOffset>
                </wp:positionV>
                <wp:extent cx="95250" cy="104775"/>
                <wp:effectExtent l="0" t="0" r="19050" b="28575"/>
                <wp:wrapNone/>
                <wp:docPr id="43" name="Ova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43" o:spid="_x0000_s1026" style="position:absolute;margin-left:124.9pt;margin-top:-39.3pt;width:7.5pt;height:8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zAZg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380719" wp14:editId="10751AEF">
                <wp:simplePos x="0" y="0"/>
                <wp:positionH relativeFrom="column">
                  <wp:posOffset>1948180</wp:posOffset>
                </wp:positionH>
                <wp:positionV relativeFrom="paragraph">
                  <wp:posOffset>-1125855</wp:posOffset>
                </wp:positionV>
                <wp:extent cx="95250" cy="104775"/>
                <wp:effectExtent l="0" t="0" r="19050" b="28575"/>
                <wp:wrapNone/>
                <wp:docPr id="36" name="Ova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6" o:spid="_x0000_s1026" style="position:absolute;margin-left:153.4pt;margin-top:-88.65pt;width:7.5pt;height:8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796F5EC" wp14:editId="75655A4A">
                <wp:simplePos x="0" y="0"/>
                <wp:positionH relativeFrom="column">
                  <wp:posOffset>2033905</wp:posOffset>
                </wp:positionH>
                <wp:positionV relativeFrom="paragraph">
                  <wp:posOffset>-641985</wp:posOffset>
                </wp:positionV>
                <wp:extent cx="95250" cy="104775"/>
                <wp:effectExtent l="0" t="0" r="19050" b="28575"/>
                <wp:wrapNone/>
                <wp:docPr id="42" name="Ova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42" o:spid="_x0000_s1026" style="position:absolute;margin-left:160.15pt;margin-top:-50.55pt;width:7.5pt;height:8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45B6F4" wp14:editId="2988820A">
                <wp:simplePos x="0" y="0"/>
                <wp:positionH relativeFrom="column">
                  <wp:posOffset>1871980</wp:posOffset>
                </wp:positionH>
                <wp:positionV relativeFrom="paragraph">
                  <wp:posOffset>-803910</wp:posOffset>
                </wp:positionV>
                <wp:extent cx="171450" cy="733425"/>
                <wp:effectExtent l="38100" t="19050" r="38100" b="28575"/>
                <wp:wrapNone/>
                <wp:docPr id="46" name="Vrije vorm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733425"/>
                        </a:xfrm>
                        <a:custGeom>
                          <a:avLst/>
                          <a:gdLst>
                            <a:gd name="connsiteX0" fmla="*/ 0 w 171450"/>
                            <a:gd name="connsiteY0" fmla="*/ 0 h 733425"/>
                            <a:gd name="connsiteX1" fmla="*/ 171450 w 171450"/>
                            <a:gd name="connsiteY1" fmla="*/ 733425 h 7334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71450" h="733425">
                              <a:moveTo>
                                <a:pt x="0" y="0"/>
                              </a:moveTo>
                              <a:lnTo>
                                <a:pt x="171450" y="733425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46" o:spid="_x0000_s1026" style="position:absolute;margin-left:147.4pt;margin-top:-63.3pt;width:13.5pt;height:57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73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" path="m,l171450,733425e" filled="f" strokecolor="windowText" strokeweight="6pt">
                <v:path arrowok="t" o:connecttype="custom" o:connectlocs="0,0;171450,733425" o:connectangles="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F17379" wp14:editId="6DE7F1D9">
                <wp:simplePos x="0" y="0"/>
                <wp:positionH relativeFrom="column">
                  <wp:posOffset>633730</wp:posOffset>
                </wp:positionH>
                <wp:positionV relativeFrom="paragraph">
                  <wp:posOffset>-775335</wp:posOffset>
                </wp:positionV>
                <wp:extent cx="1238250" cy="895350"/>
                <wp:effectExtent l="38100" t="38100" r="38100" b="38100"/>
                <wp:wrapNone/>
                <wp:docPr id="10" name="Vrije v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95350"/>
                        </a:xfrm>
                        <a:custGeom>
                          <a:avLst/>
                          <a:gdLst>
                            <a:gd name="connsiteX0" fmla="*/ 1457325 w 1457325"/>
                            <a:gd name="connsiteY0" fmla="*/ 0 h 1066800"/>
                            <a:gd name="connsiteX1" fmla="*/ 0 w 1457325"/>
                            <a:gd name="connsiteY1" fmla="*/ 1066800 h 1066800"/>
                            <a:gd name="connsiteX0" fmla="*/ 1238250 w 1238250"/>
                            <a:gd name="connsiteY0" fmla="*/ 0 h 895350"/>
                            <a:gd name="connsiteX1" fmla="*/ 0 w 1238250"/>
                            <a:gd name="connsiteY1" fmla="*/ 895350 h 895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238250" h="895350">
                              <a:moveTo>
                                <a:pt x="1238250" y="0"/>
                              </a:moveTo>
                              <a:lnTo>
                                <a:pt x="0" y="89535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rije vorm 10" o:spid="_x0000_s1026" style="position:absolute;margin-left:49.9pt;margin-top:-61.05pt;width:97.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" path="m1238250,l,895350e" filled="f" strokecolor="windowText" strokeweight="6pt">
                <v:path arrowok="t" o:connecttype="custom" o:connectlocs="1238250,0;0,895350" o:connectangles="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360CA3" wp14:editId="128FBE55">
                <wp:simplePos x="0" y="0"/>
                <wp:positionH relativeFrom="column">
                  <wp:posOffset>1643380</wp:posOffset>
                </wp:positionH>
                <wp:positionV relativeFrom="paragraph">
                  <wp:posOffset>-1173480</wp:posOffset>
                </wp:positionV>
                <wp:extent cx="95250" cy="104775"/>
                <wp:effectExtent l="0" t="0" r="19050" b="28575"/>
                <wp:wrapNone/>
                <wp:docPr id="38" name="Ova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8" o:spid="_x0000_s1026" style="position:absolute;margin-left:129.4pt;margin-top:-92.4pt;width:7.5pt;height:8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/3RZQ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8572C2" wp14:editId="2D9058F1">
                <wp:simplePos x="0" y="0"/>
                <wp:positionH relativeFrom="column">
                  <wp:posOffset>1367155</wp:posOffset>
                </wp:positionH>
                <wp:positionV relativeFrom="paragraph">
                  <wp:posOffset>-3547110</wp:posOffset>
                </wp:positionV>
                <wp:extent cx="333375" cy="561975"/>
                <wp:effectExtent l="38100" t="38100" r="47625" b="47625"/>
                <wp:wrapNone/>
                <wp:docPr id="13" name="Vrije v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561975"/>
                        </a:xfrm>
                        <a:custGeom>
                          <a:avLst/>
                          <a:gdLst>
                            <a:gd name="connsiteX0" fmla="*/ 47625 w 209550"/>
                            <a:gd name="connsiteY0" fmla="*/ 390525 h 390525"/>
                            <a:gd name="connsiteX1" fmla="*/ 209550 w 209550"/>
                            <a:gd name="connsiteY1" fmla="*/ 304800 h 390525"/>
                            <a:gd name="connsiteX2" fmla="*/ 0 w 209550"/>
                            <a:gd name="connsiteY2" fmla="*/ 0 h 390525"/>
                            <a:gd name="connsiteX0" fmla="*/ 0 w 238125"/>
                            <a:gd name="connsiteY0" fmla="*/ 390525 h 390525"/>
                            <a:gd name="connsiteX1" fmla="*/ 238125 w 238125"/>
                            <a:gd name="connsiteY1" fmla="*/ 304800 h 390525"/>
                            <a:gd name="connsiteX2" fmla="*/ 28575 w 238125"/>
                            <a:gd name="connsiteY2" fmla="*/ 0 h 390525"/>
                            <a:gd name="connsiteX0" fmla="*/ 0 w 238125"/>
                            <a:gd name="connsiteY0" fmla="*/ 390525 h 390525"/>
                            <a:gd name="connsiteX1" fmla="*/ 238125 w 238125"/>
                            <a:gd name="connsiteY1" fmla="*/ 304800 h 390525"/>
                            <a:gd name="connsiteX2" fmla="*/ 28575 w 238125"/>
                            <a:gd name="connsiteY2" fmla="*/ 0 h 390525"/>
                            <a:gd name="connsiteX0" fmla="*/ 95250 w 333375"/>
                            <a:gd name="connsiteY0" fmla="*/ 561975 h 561975"/>
                            <a:gd name="connsiteX1" fmla="*/ 333375 w 333375"/>
                            <a:gd name="connsiteY1" fmla="*/ 476250 h 561975"/>
                            <a:gd name="connsiteX2" fmla="*/ 0 w 333375"/>
                            <a:gd name="connsiteY2" fmla="*/ 0 h 5619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33375" h="561975">
                              <a:moveTo>
                                <a:pt x="95250" y="561975"/>
                              </a:moveTo>
                              <a:lnTo>
                                <a:pt x="333375" y="476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rije vorm 13" o:spid="_x0000_s1026" style="position:absolute;margin-left:107.65pt;margin-top:-279.3pt;width:26.25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" path="m95250,561975l333375,476250,,e" filled="f" strokecolor="windowText" strokeweight="6pt">
                <v:path arrowok="t" o:connecttype="custom" o:connectlocs="95250,561975;333375,476250;0,0" o:connectangles="0,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B0CE93" wp14:editId="3AF199A5">
                <wp:simplePos x="0" y="0"/>
                <wp:positionH relativeFrom="column">
                  <wp:posOffset>5853430</wp:posOffset>
                </wp:positionH>
                <wp:positionV relativeFrom="paragraph">
                  <wp:posOffset>-1981200</wp:posOffset>
                </wp:positionV>
                <wp:extent cx="95250" cy="104775"/>
                <wp:effectExtent l="0" t="0" r="19050" b="28575"/>
                <wp:wrapNone/>
                <wp:docPr id="25" name="Ova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5" o:spid="_x0000_s1026" style="position:absolute;margin-left:460.9pt;margin-top:-156pt;width:7.5pt;height:8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n2DZQ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BDB026" wp14:editId="1D1B55E2">
                <wp:simplePos x="0" y="0"/>
                <wp:positionH relativeFrom="column">
                  <wp:posOffset>3815080</wp:posOffset>
                </wp:positionH>
                <wp:positionV relativeFrom="paragraph">
                  <wp:posOffset>-2526030</wp:posOffset>
                </wp:positionV>
                <wp:extent cx="95250" cy="104775"/>
                <wp:effectExtent l="0" t="0" r="19050" b="28575"/>
                <wp:wrapNone/>
                <wp:docPr id="40" name="Ova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40" o:spid="_x0000_s1026" style="position:absolute;margin-left:300.4pt;margin-top:-198.9pt;width:7.5pt;height:8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LdlZA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BA7BCB" wp14:editId="592BF987">
                <wp:simplePos x="0" y="0"/>
                <wp:positionH relativeFrom="column">
                  <wp:posOffset>1700530</wp:posOffset>
                </wp:positionH>
                <wp:positionV relativeFrom="paragraph">
                  <wp:posOffset>-3316605</wp:posOffset>
                </wp:positionV>
                <wp:extent cx="95250" cy="104775"/>
                <wp:effectExtent l="0" t="0" r="19050" b="28575"/>
                <wp:wrapNone/>
                <wp:docPr id="37" name="Ova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7" o:spid="_x0000_s1026" style="position:absolute;margin-left:133.9pt;margin-top:-261.15pt;width:7.5pt;height:8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AF8763" wp14:editId="38E9A29A">
                <wp:simplePos x="0" y="0"/>
                <wp:positionH relativeFrom="column">
                  <wp:posOffset>3243580</wp:posOffset>
                </wp:positionH>
                <wp:positionV relativeFrom="paragraph">
                  <wp:posOffset>-1781175</wp:posOffset>
                </wp:positionV>
                <wp:extent cx="95250" cy="104775"/>
                <wp:effectExtent l="0" t="0" r="19050" b="28575"/>
                <wp:wrapNone/>
                <wp:docPr id="35" name="Ova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5" o:spid="_x0000_s1026" style="position:absolute;margin-left:255.4pt;margin-top:-140.25pt;width:7.5pt;height:8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T/Zw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0FCC47" wp14:editId="571CB3EE">
                <wp:simplePos x="0" y="0"/>
                <wp:positionH relativeFrom="column">
                  <wp:posOffset>3624580</wp:posOffset>
                </wp:positionH>
                <wp:positionV relativeFrom="paragraph">
                  <wp:posOffset>-2705100</wp:posOffset>
                </wp:positionV>
                <wp:extent cx="95250" cy="104775"/>
                <wp:effectExtent l="0" t="0" r="19050" b="28575"/>
                <wp:wrapNone/>
                <wp:docPr id="34" name="Ova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4" o:spid="_x0000_s1026" style="position:absolute;margin-left:285.4pt;margin-top:-213pt;width:7.5pt;height:8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IqZg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2FA022" wp14:editId="551EF6B1">
                <wp:simplePos x="0" y="0"/>
                <wp:positionH relativeFrom="column">
                  <wp:posOffset>4958080</wp:posOffset>
                </wp:positionH>
                <wp:positionV relativeFrom="paragraph">
                  <wp:posOffset>-1952625</wp:posOffset>
                </wp:positionV>
                <wp:extent cx="95250" cy="104775"/>
                <wp:effectExtent l="0" t="0" r="19050" b="28575"/>
                <wp:wrapNone/>
                <wp:docPr id="32" name="Ova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2" o:spid="_x0000_s1026" style="position:absolute;margin-left:390.4pt;margin-top:-153.75pt;width:7.5pt;height:8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eW6Zg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2637A0" wp14:editId="0630D93C">
                <wp:simplePos x="0" y="0"/>
                <wp:positionH relativeFrom="column">
                  <wp:posOffset>5396230</wp:posOffset>
                </wp:positionH>
                <wp:positionV relativeFrom="paragraph">
                  <wp:posOffset>-2495550</wp:posOffset>
                </wp:positionV>
                <wp:extent cx="95250" cy="104775"/>
                <wp:effectExtent l="0" t="0" r="19050" b="28575"/>
                <wp:wrapNone/>
                <wp:docPr id="31" name="Ova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1" o:spid="_x0000_s1026" style="position:absolute;margin-left:424.9pt;margin-top:-196.5pt;width:7.5pt;height: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4fZQ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0A79B0" wp14:editId="7BEB12D3">
                <wp:simplePos x="0" y="0"/>
                <wp:positionH relativeFrom="column">
                  <wp:posOffset>5424805</wp:posOffset>
                </wp:positionH>
                <wp:positionV relativeFrom="paragraph">
                  <wp:posOffset>-3352800</wp:posOffset>
                </wp:positionV>
                <wp:extent cx="95250" cy="104775"/>
                <wp:effectExtent l="0" t="0" r="19050" b="28575"/>
                <wp:wrapNone/>
                <wp:docPr id="30" name="Ova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30" o:spid="_x0000_s1026" style="position:absolute;margin-left:427.15pt;margin-top:-264pt;width:7.5pt;height:8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jKZQ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3E2A35" wp14:editId="5FE5E8FA">
                <wp:simplePos x="0" y="0"/>
                <wp:positionH relativeFrom="column">
                  <wp:posOffset>1071880</wp:posOffset>
                </wp:positionH>
                <wp:positionV relativeFrom="paragraph">
                  <wp:posOffset>-8153400</wp:posOffset>
                </wp:positionV>
                <wp:extent cx="95250" cy="104775"/>
                <wp:effectExtent l="0" t="0" r="19050" b="28575"/>
                <wp:wrapNone/>
                <wp:docPr id="29" name="Ova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9" o:spid="_x0000_s1026" style="position:absolute;margin-left:84.4pt;margin-top:-642pt;width:7.5pt;height:8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J4ZQ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27A1BB" wp14:editId="15742D6C">
                <wp:simplePos x="0" y="0"/>
                <wp:positionH relativeFrom="column">
                  <wp:posOffset>633730</wp:posOffset>
                </wp:positionH>
                <wp:positionV relativeFrom="paragraph">
                  <wp:posOffset>-8391525</wp:posOffset>
                </wp:positionV>
                <wp:extent cx="95250" cy="104775"/>
                <wp:effectExtent l="0" t="0" r="19050" b="28575"/>
                <wp:wrapNone/>
                <wp:docPr id="28" name="Ova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8" o:spid="_x0000_s1026" style="position:absolute;margin-left:49.9pt;margin-top:-660.75pt;width:7.5pt;height:8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StZA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FF3B56" wp14:editId="6E94276F">
                <wp:simplePos x="0" y="0"/>
                <wp:positionH relativeFrom="column">
                  <wp:posOffset>4529455</wp:posOffset>
                </wp:positionH>
                <wp:positionV relativeFrom="paragraph">
                  <wp:posOffset>-5057775</wp:posOffset>
                </wp:positionV>
                <wp:extent cx="95250" cy="104775"/>
                <wp:effectExtent l="0" t="0" r="19050" b="28575"/>
                <wp:wrapNone/>
                <wp:docPr id="26" name="Ova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6" o:spid="_x0000_s1026" style="position:absolute;margin-left:356.65pt;margin-top:-398.25pt;width:7.5pt;height:8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B9BB52" wp14:editId="24540525">
                <wp:simplePos x="0" y="0"/>
                <wp:positionH relativeFrom="column">
                  <wp:posOffset>4748530</wp:posOffset>
                </wp:positionH>
                <wp:positionV relativeFrom="paragraph">
                  <wp:posOffset>-3933825</wp:posOffset>
                </wp:positionV>
                <wp:extent cx="95250" cy="104775"/>
                <wp:effectExtent l="0" t="0" r="19050" b="28575"/>
                <wp:wrapNone/>
                <wp:docPr id="24" name="Ova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4" o:spid="_x0000_s1026" style="position:absolute;margin-left:373.9pt;margin-top:-309.75pt;width:7.5pt;height:8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tWZA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61370" wp14:editId="6F3495F6">
                <wp:simplePos x="0" y="0"/>
                <wp:positionH relativeFrom="column">
                  <wp:posOffset>5424805</wp:posOffset>
                </wp:positionH>
                <wp:positionV relativeFrom="paragraph">
                  <wp:posOffset>-3829050</wp:posOffset>
                </wp:positionV>
                <wp:extent cx="95250" cy="104775"/>
                <wp:effectExtent l="0" t="0" r="19050" b="28575"/>
                <wp:wrapNone/>
                <wp:docPr id="23" name="Ova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3" o:spid="_x0000_s1026" style="position:absolute;margin-left:427.15pt;margin-top:-301.5pt;width:7.5pt;height:8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69FC3F" wp14:editId="2FFEDCB9">
                <wp:simplePos x="0" y="0"/>
                <wp:positionH relativeFrom="column">
                  <wp:posOffset>2214880</wp:posOffset>
                </wp:positionH>
                <wp:positionV relativeFrom="paragraph">
                  <wp:posOffset>-7524750</wp:posOffset>
                </wp:positionV>
                <wp:extent cx="95250" cy="104775"/>
                <wp:effectExtent l="0" t="0" r="19050" b="28575"/>
                <wp:wrapNone/>
                <wp:docPr id="21" name="Ova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1" o:spid="_x0000_s1026" style="position:absolute;margin-left:174.4pt;margin-top:-592.5pt;width:7.5pt;height:8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djZA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6664E5" wp14:editId="76398E2A">
                <wp:simplePos x="0" y="0"/>
                <wp:positionH relativeFrom="column">
                  <wp:posOffset>538480</wp:posOffset>
                </wp:positionH>
                <wp:positionV relativeFrom="paragraph">
                  <wp:posOffset>-5162550</wp:posOffset>
                </wp:positionV>
                <wp:extent cx="95250" cy="104775"/>
                <wp:effectExtent l="0" t="0" r="19050" b="28575"/>
                <wp:wrapNone/>
                <wp:docPr id="22" name="Ova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22" o:spid="_x0000_s1026" style="position:absolute;margin-left:42.4pt;margin-top:-406.5pt;width:7.5pt;height: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zGZA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0FCD75" wp14:editId="0E49C013">
                <wp:simplePos x="0" y="0"/>
                <wp:positionH relativeFrom="column">
                  <wp:posOffset>309880</wp:posOffset>
                </wp:positionH>
                <wp:positionV relativeFrom="paragraph">
                  <wp:posOffset>-5715000</wp:posOffset>
                </wp:positionV>
                <wp:extent cx="95250" cy="104775"/>
                <wp:effectExtent l="0" t="0" r="19050" b="28575"/>
                <wp:wrapNone/>
                <wp:docPr id="18" name="Ova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18" o:spid="_x0000_s1026" style="position:absolute;margin-left:24.4pt;margin-top:-450pt;width:7.5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5A3FB7" wp14:editId="274B2CC5">
                <wp:simplePos x="0" y="0"/>
                <wp:positionH relativeFrom="column">
                  <wp:posOffset>14605</wp:posOffset>
                </wp:positionH>
                <wp:positionV relativeFrom="paragraph">
                  <wp:posOffset>-5057775</wp:posOffset>
                </wp:positionV>
                <wp:extent cx="95250" cy="104775"/>
                <wp:effectExtent l="0" t="0" r="19050" b="28575"/>
                <wp:wrapNone/>
                <wp:docPr id="17" name="Ova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17" o:spid="_x0000_s1026" style="position:absolute;margin-left:1.15pt;margin-top:-398.25pt;width:7.5pt;height:8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013A84" wp14:editId="6C2E8F3A">
                <wp:simplePos x="0" y="0"/>
                <wp:positionH relativeFrom="column">
                  <wp:posOffset>214630</wp:posOffset>
                </wp:positionH>
                <wp:positionV relativeFrom="paragraph">
                  <wp:posOffset>-5248275</wp:posOffset>
                </wp:positionV>
                <wp:extent cx="152400" cy="257175"/>
                <wp:effectExtent l="38100" t="19050" r="38100" b="28575"/>
                <wp:wrapNone/>
                <wp:docPr id="20" name="Vrije v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57175"/>
                        </a:xfrm>
                        <a:custGeom>
                          <a:avLst/>
                          <a:gdLst>
                            <a:gd name="connsiteX0" fmla="*/ 0 w 152400"/>
                            <a:gd name="connsiteY0" fmla="*/ 0 h 257175"/>
                            <a:gd name="connsiteX1" fmla="*/ 152400 w 152400"/>
                            <a:gd name="connsiteY1" fmla="*/ 257175 h 257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2400" h="257175">
                              <a:moveTo>
                                <a:pt x="0" y="0"/>
                              </a:moveTo>
                              <a:lnTo>
                                <a:pt x="152400" y="257175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20" o:spid="_x0000_s1026" style="position:absolute;margin-left:16.9pt;margin-top:-413.25pt;width:12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" path="m,l152400,257175e" filled="f" strokecolor="windowText" strokeweight="6pt">
                <v:path arrowok="t" o:connecttype="custom" o:connectlocs="0,0;152400,257175" o:connectangles="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398387" wp14:editId="2677BB9E">
                <wp:simplePos x="0" y="0"/>
                <wp:positionH relativeFrom="column">
                  <wp:posOffset>-642620</wp:posOffset>
                </wp:positionH>
                <wp:positionV relativeFrom="paragraph">
                  <wp:posOffset>-5314950</wp:posOffset>
                </wp:positionV>
                <wp:extent cx="1028700" cy="590550"/>
                <wp:effectExtent l="38100" t="38100" r="19050" b="38100"/>
                <wp:wrapNone/>
                <wp:docPr id="12" name="Vrije v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90550"/>
                        </a:xfrm>
                        <a:custGeom>
                          <a:avLst/>
                          <a:gdLst>
                            <a:gd name="connsiteX0" fmla="*/ 1028700 w 1028700"/>
                            <a:gd name="connsiteY0" fmla="*/ 0 h 590550"/>
                            <a:gd name="connsiteX1" fmla="*/ 666750 w 1028700"/>
                            <a:gd name="connsiteY1" fmla="*/ 76200 h 590550"/>
                            <a:gd name="connsiteX2" fmla="*/ 0 w 1028700"/>
                            <a:gd name="connsiteY2" fmla="*/ 590550 h 590550"/>
                            <a:gd name="connsiteX0" fmla="*/ 1028700 w 1028700"/>
                            <a:gd name="connsiteY0" fmla="*/ 0 h 590550"/>
                            <a:gd name="connsiteX1" fmla="*/ 657225 w 1028700"/>
                            <a:gd name="connsiteY1" fmla="*/ 161925 h 590550"/>
                            <a:gd name="connsiteX2" fmla="*/ 0 w 1028700"/>
                            <a:gd name="connsiteY2" fmla="*/ 590550 h 590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28700" h="590550">
                              <a:moveTo>
                                <a:pt x="1028700" y="0"/>
                              </a:moveTo>
                              <a:lnTo>
                                <a:pt x="657225" y="161925"/>
                              </a:lnTo>
                              <a:lnTo>
                                <a:pt x="0" y="59055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12" o:spid="_x0000_s1026" style="position:absolute;margin-left:-50.6pt;margin-top:-418.5pt;width:81pt;height:4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8700,590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" path="m1028700,l657225,161925,,590550e" filled="f" strokecolor="windowText" strokeweight="6pt">
                <v:path arrowok="t" o:connecttype="custom" o:connectlocs="1028700,0;657225,161925;0,590550" o:connectangles="0,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5739D" wp14:editId="0111385D">
                <wp:simplePos x="0" y="0"/>
                <wp:positionH relativeFrom="column">
                  <wp:posOffset>405130</wp:posOffset>
                </wp:positionH>
                <wp:positionV relativeFrom="paragraph">
                  <wp:posOffset>-8782050</wp:posOffset>
                </wp:positionV>
                <wp:extent cx="1057275" cy="5429250"/>
                <wp:effectExtent l="38100" t="19050" r="47625" b="19050"/>
                <wp:wrapNone/>
                <wp:docPr id="4" name="Vrije v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429250"/>
                        </a:xfrm>
                        <a:custGeom>
                          <a:avLst/>
                          <a:gdLst>
                            <a:gd name="connsiteX0" fmla="*/ 257175 w 1066800"/>
                            <a:gd name="connsiteY0" fmla="*/ 0 h 5429250"/>
                            <a:gd name="connsiteX1" fmla="*/ 504825 w 1066800"/>
                            <a:gd name="connsiteY1" fmla="*/ 666750 h 5429250"/>
                            <a:gd name="connsiteX2" fmla="*/ 542925 w 1066800"/>
                            <a:gd name="connsiteY2" fmla="*/ 2476500 h 5429250"/>
                            <a:gd name="connsiteX3" fmla="*/ 171450 w 1066800"/>
                            <a:gd name="connsiteY3" fmla="*/ 2981325 h 5429250"/>
                            <a:gd name="connsiteX4" fmla="*/ 9525 w 1066800"/>
                            <a:gd name="connsiteY4" fmla="*/ 3476625 h 5429250"/>
                            <a:gd name="connsiteX5" fmla="*/ 0 w 1066800"/>
                            <a:gd name="connsiteY5" fmla="*/ 3695700 h 5429250"/>
                            <a:gd name="connsiteX6" fmla="*/ 1066800 w 1066800"/>
                            <a:gd name="connsiteY6" fmla="*/ 5429250 h 5429250"/>
                            <a:gd name="connsiteX0" fmla="*/ 247650 w 1057275"/>
                            <a:gd name="connsiteY0" fmla="*/ 0 h 5429250"/>
                            <a:gd name="connsiteX1" fmla="*/ 495300 w 1057275"/>
                            <a:gd name="connsiteY1" fmla="*/ 666750 h 5429250"/>
                            <a:gd name="connsiteX2" fmla="*/ 533400 w 1057275"/>
                            <a:gd name="connsiteY2" fmla="*/ 2476500 h 5429250"/>
                            <a:gd name="connsiteX3" fmla="*/ 161925 w 1057275"/>
                            <a:gd name="connsiteY3" fmla="*/ 2981325 h 5429250"/>
                            <a:gd name="connsiteX4" fmla="*/ 0 w 1057275"/>
                            <a:gd name="connsiteY4" fmla="*/ 3476625 h 5429250"/>
                            <a:gd name="connsiteX5" fmla="*/ 76200 w 1057275"/>
                            <a:gd name="connsiteY5" fmla="*/ 3714750 h 5429250"/>
                            <a:gd name="connsiteX6" fmla="*/ 1057275 w 1057275"/>
                            <a:gd name="connsiteY6" fmla="*/ 5429250 h 54292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057275" h="5429250">
                              <a:moveTo>
                                <a:pt x="247650" y="0"/>
                              </a:moveTo>
                              <a:lnTo>
                                <a:pt x="495300" y="666750"/>
                              </a:lnTo>
                              <a:lnTo>
                                <a:pt x="533400" y="2476500"/>
                              </a:lnTo>
                              <a:lnTo>
                                <a:pt x="161925" y="2981325"/>
                              </a:lnTo>
                              <a:lnTo>
                                <a:pt x="0" y="3476625"/>
                              </a:lnTo>
                              <a:lnTo>
                                <a:pt x="76200" y="3714750"/>
                              </a:lnTo>
                              <a:lnTo>
                                <a:pt x="1057275" y="542925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Vrije vorm 4" o:spid="_x0000_s1026" style="position:absolute;margin-left:31.9pt;margin-top:-691.5pt;width:83.25pt;height:427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57275,5429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" path="m247650,l495300,666750r38100,1809750l161925,2981325,,3476625r76200,238125l1057275,5429250e" filled="f" strokecolor="windowText" strokeweight="6pt">
                <v:path arrowok="t" o:connecttype="custom" o:connectlocs="247650,0;495300,666750;533400,2476500;161925,2981325;0,3476625;76200,3714750;1057275,5429250" o:connectangles="0,0,0,0,0,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ABF199" wp14:editId="3B603BB2">
                <wp:simplePos x="0" y="0"/>
                <wp:positionH relativeFrom="column">
                  <wp:posOffset>986155</wp:posOffset>
                </wp:positionH>
                <wp:positionV relativeFrom="paragraph">
                  <wp:posOffset>-7324725</wp:posOffset>
                </wp:positionV>
                <wp:extent cx="95250" cy="104775"/>
                <wp:effectExtent l="0" t="0" r="19050" b="28575"/>
                <wp:wrapNone/>
                <wp:docPr id="16" name="Ova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16" o:spid="_x0000_s1026" style="position:absolute;margin-left:77.65pt;margin-top:-576.75pt;width:7.5pt;height:8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DEFB15" wp14:editId="06534DF1">
                <wp:simplePos x="0" y="0"/>
                <wp:positionH relativeFrom="column">
                  <wp:posOffset>2662555</wp:posOffset>
                </wp:positionH>
                <wp:positionV relativeFrom="paragraph">
                  <wp:posOffset>-7629525</wp:posOffset>
                </wp:positionV>
                <wp:extent cx="95250" cy="104775"/>
                <wp:effectExtent l="0" t="0" r="19050" b="28575"/>
                <wp:wrapNone/>
                <wp:docPr id="14" name="Ova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al 14" o:spid="_x0000_s1026" style="position:absolute;margin-left:209.65pt;margin-top:-600.75pt;width:7.5pt;height:8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" fillcolor="windowText" strokecolor="windowText" strokeweight="2pt"/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E1CD06" wp14:editId="25833B0B">
                <wp:simplePos x="0" y="0"/>
                <wp:positionH relativeFrom="column">
                  <wp:posOffset>4529455</wp:posOffset>
                </wp:positionH>
                <wp:positionV relativeFrom="paragraph">
                  <wp:posOffset>-2238375</wp:posOffset>
                </wp:positionV>
                <wp:extent cx="1009650" cy="457200"/>
                <wp:effectExtent l="38100" t="38100" r="19050" b="38100"/>
                <wp:wrapNone/>
                <wp:docPr id="9" name="Vrije v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57200"/>
                        </a:xfrm>
                        <a:custGeom>
                          <a:avLst/>
                          <a:gdLst>
                            <a:gd name="connsiteX0" fmla="*/ 1009650 w 1009650"/>
                            <a:gd name="connsiteY0" fmla="*/ 0 h 457200"/>
                            <a:gd name="connsiteX1" fmla="*/ 133350 w 1009650"/>
                            <a:gd name="connsiteY1" fmla="*/ 361950 h 457200"/>
                            <a:gd name="connsiteX2" fmla="*/ 0 w 1009650"/>
                            <a:gd name="connsiteY2" fmla="*/ 457200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09650" h="457200">
                              <a:moveTo>
                                <a:pt x="1009650" y="0"/>
                              </a:moveTo>
                              <a:lnTo>
                                <a:pt x="133350" y="361950"/>
                              </a:lnTo>
                              <a:lnTo>
                                <a:pt x="0" y="45720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9" o:spid="_x0000_s1026" style="position:absolute;margin-left:356.65pt;margin-top:-176.25pt;width:79.5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96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" path="m1009650,l133350,361950,,457200e" filled="f" strokecolor="windowText" strokeweight="6pt">
                <v:path arrowok="t" o:connecttype="custom" o:connectlocs="1009650,0;133350,361950;0,457200" o:connectangles="0,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7CE2FF" wp14:editId="701D2DD8">
                <wp:simplePos x="0" y="0"/>
                <wp:positionH relativeFrom="column">
                  <wp:posOffset>5224780</wp:posOffset>
                </wp:positionH>
                <wp:positionV relativeFrom="paragraph">
                  <wp:posOffset>-3714750</wp:posOffset>
                </wp:positionV>
                <wp:extent cx="1400175" cy="266700"/>
                <wp:effectExtent l="38100" t="38100" r="28575" b="38100"/>
                <wp:wrapNone/>
                <wp:docPr id="8" name="Vrije v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266700"/>
                        </a:xfrm>
                        <a:custGeom>
                          <a:avLst/>
                          <a:gdLst>
                            <a:gd name="connsiteX0" fmla="*/ 0 w 1400175"/>
                            <a:gd name="connsiteY0" fmla="*/ 266700 h 266700"/>
                            <a:gd name="connsiteX1" fmla="*/ 400050 w 1400175"/>
                            <a:gd name="connsiteY1" fmla="*/ 19050 h 266700"/>
                            <a:gd name="connsiteX2" fmla="*/ 981075 w 1400175"/>
                            <a:gd name="connsiteY2" fmla="*/ 104775 h 266700"/>
                            <a:gd name="connsiteX3" fmla="*/ 1400175 w 1400175"/>
                            <a:gd name="connsiteY3" fmla="*/ 0 h 266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00175" h="266700">
                              <a:moveTo>
                                <a:pt x="0" y="266700"/>
                              </a:moveTo>
                              <a:lnTo>
                                <a:pt x="400050" y="19050"/>
                              </a:lnTo>
                              <a:lnTo>
                                <a:pt x="981075" y="104775"/>
                              </a:lnTo>
                              <a:lnTo>
                                <a:pt x="1400175" y="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8" o:spid="_x0000_s1026" style="position:absolute;margin-left:411.4pt;margin-top:-292.5pt;width:110.25pt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01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" path="m,266700l400050,19050r581025,85725l1400175,e" filled="f" strokecolor="windowText" strokeweight="6pt">
                <v:path arrowok="t" o:connecttype="custom" o:connectlocs="0,266700;400050,19050;981075,104775;1400175,0" o:connectangles="0,0,0,0"/>
              </v:shape>
            </w:pict>
          </mc:Fallback>
        </mc:AlternateContent>
      </w:r>
      <w:r w:rsidR="005B731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74B62D" wp14:editId="5A7D95D1">
                <wp:simplePos x="0" y="0"/>
                <wp:positionH relativeFrom="column">
                  <wp:posOffset>909955</wp:posOffset>
                </wp:positionH>
                <wp:positionV relativeFrom="paragraph">
                  <wp:posOffset>-8105775</wp:posOffset>
                </wp:positionV>
                <wp:extent cx="771525" cy="704850"/>
                <wp:effectExtent l="38100" t="38100" r="47625" b="38100"/>
                <wp:wrapNone/>
                <wp:docPr id="7" name="Vrije v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704850"/>
                        </a:xfrm>
                        <a:custGeom>
                          <a:avLst/>
                          <a:gdLst>
                            <a:gd name="connsiteX0" fmla="*/ 0 w 771525"/>
                            <a:gd name="connsiteY0" fmla="*/ 0 h 704850"/>
                            <a:gd name="connsiteX1" fmla="*/ 771525 w 771525"/>
                            <a:gd name="connsiteY1" fmla="*/ 704850 h 704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771525" h="704850">
                              <a:moveTo>
                                <a:pt x="0" y="0"/>
                              </a:moveTo>
                              <a:lnTo>
                                <a:pt x="771525" y="704850"/>
                              </a:lnTo>
                            </a:path>
                          </a:pathLst>
                        </a:cu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rije vorm 7" o:spid="_x0000_s1026" style="position:absolute;margin-left:71.65pt;margin-top:-638.25pt;width:60.75pt;height:5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15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" path="m,l771525,704850e" filled="f" strokecolor="windowText" strokeweight="6pt">
                <v:path arrowok="t" o:connecttype="custom" o:connectlocs="0,0;771525,704850" o:connectangles="0,0"/>
              </v:shape>
            </w:pict>
          </mc:Fallback>
        </mc:AlternateContent>
      </w:r>
    </w:p>
    <w:p w:rsidR="005B731A" w:rsidRDefault="005B731A"/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2365"/>
        <w:gridCol w:w="1674"/>
        <w:gridCol w:w="1566"/>
        <w:gridCol w:w="1440"/>
        <w:gridCol w:w="1440"/>
      </w:tblGrid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Locatie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Parkeerroute</w:t>
            </w:r>
          </w:p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- statisch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Phoenix</w:t>
            </w:r>
          </w:p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- dynamisch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Zuidpoort</w:t>
            </w:r>
          </w:p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- dynamisch</w:t>
            </w:r>
          </w:p>
        </w:tc>
        <w:tc>
          <w:tcPr>
            <w:tcW w:w="1440" w:type="dxa"/>
          </w:tcPr>
          <w:p w:rsidR="005B731A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Markt</w:t>
            </w:r>
          </w:p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- dynamisch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b/>
                <w:bCs/>
                <w:szCs w:val="24"/>
                <w:lang w:eastAsia="nl-NL"/>
              </w:rPr>
              <w:t>Spoorsingel - dynamisch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01a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Rechtdoor/Linksaf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Rechtdoor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01b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01c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02a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02b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Rechtdoor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02c</w:t>
            </w:r>
          </w:p>
        </w:tc>
        <w:tc>
          <w:tcPr>
            <w:tcW w:w="2365" w:type="dxa"/>
          </w:tcPr>
          <w:p w:rsidR="005B731A" w:rsidRPr="005B731A" w:rsidRDefault="00E2536E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  <w:r w:rsidR="005B731A"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/Linksaf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Rechtsaf</w:t>
            </w:r>
            <w:r w:rsidR="00E2536E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 xml:space="preserve"> 1)</w:t>
            </w: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 xml:space="preserve"> 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3964BB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E2536E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E2536E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</w:t>
            </w:r>
            <w:r w:rsidR="00E2536E">
              <w:rPr>
                <w:rFonts w:ascii="Arial" w:eastAsia="Times New Roman" w:hAnsi="Arial" w:cs="Times New Roman"/>
                <w:szCs w:val="24"/>
                <w:lang w:eastAsia="nl-NL"/>
              </w:rPr>
              <w:t>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03a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03b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Keren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3964BB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CB33B8" w:rsidRPr="005B731A" w:rsidTr="00C1227A">
        <w:tc>
          <w:tcPr>
            <w:tcW w:w="945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03c</w:t>
            </w:r>
          </w:p>
        </w:tc>
        <w:tc>
          <w:tcPr>
            <w:tcW w:w="2365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674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566" w:type="dxa"/>
          </w:tcPr>
          <w:p w:rsidR="00CB33B8" w:rsidRPr="00CB33B8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highlight w:val="yellow"/>
                <w:lang w:eastAsia="nl-NL"/>
              </w:rPr>
            </w:pPr>
          </w:p>
        </w:tc>
        <w:tc>
          <w:tcPr>
            <w:tcW w:w="1440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CB33B8" w:rsidRPr="005B731A" w:rsidRDefault="00CB33B8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04a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Rechtdoor/Linksaf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04b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04c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04d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highlight w:val="green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04e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 xml:space="preserve">Rechtdoor/Rechtsaf 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 xml:space="preserve">Rechtdoor 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05a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05b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06a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07a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08a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/</w:t>
            </w: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Rechtdoor</w:t>
            </w:r>
            <w:proofErr w:type="spellEnd"/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3964BB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08c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08d</w:t>
            </w:r>
          </w:p>
        </w:tc>
        <w:tc>
          <w:tcPr>
            <w:tcW w:w="2365" w:type="dxa"/>
          </w:tcPr>
          <w:p w:rsidR="005B731A" w:rsidRPr="005B731A" w:rsidRDefault="005B731A" w:rsidP="00C35D2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 xml:space="preserve">Linksaf </w:t>
            </w:r>
            <w:r w:rsidR="00C35D2A">
              <w:rPr>
                <w:rFonts w:ascii="Arial" w:eastAsia="Times New Roman" w:hAnsi="Arial" w:cs="Times New Roman"/>
                <w:szCs w:val="24"/>
                <w:lang w:eastAsia="nl-NL"/>
              </w:rPr>
              <w:t>2</w:t>
            </w: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)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C35D2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 xml:space="preserve"> </w:t>
            </w:r>
            <w:r w:rsidR="00C35D2A">
              <w:rPr>
                <w:rFonts w:ascii="Arial" w:eastAsia="Times New Roman" w:hAnsi="Arial" w:cs="Times New Roman"/>
                <w:szCs w:val="24"/>
                <w:lang w:val="en-US" w:eastAsia="nl-NL"/>
              </w:rPr>
              <w:t>2</w:t>
            </w:r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)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09a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val="en-US" w:eastAsia="nl-NL"/>
              </w:rPr>
            </w:pP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Linksaf</w:t>
            </w:r>
            <w:proofErr w:type="spellEnd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/</w:t>
            </w:r>
            <w:proofErr w:type="spellStart"/>
            <w:r w:rsidRPr="005B731A">
              <w:rPr>
                <w:rFonts w:ascii="Arial" w:eastAsia="Times New Roman" w:hAnsi="Arial" w:cs="Times New Roman"/>
                <w:szCs w:val="24"/>
                <w:lang w:val="en-US" w:eastAsia="nl-NL"/>
              </w:rPr>
              <w:t>Rechtsaf</w:t>
            </w:r>
            <w:proofErr w:type="spellEnd"/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09b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 xml:space="preserve">Rechtdoor 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</w:tr>
      <w:tr w:rsidR="005B731A" w:rsidRPr="005B731A" w:rsidTr="00C1227A">
        <w:trPr>
          <w:trHeight w:val="200"/>
        </w:trPr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09c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10a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Linksaf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10b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Rechtdoor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highlight w:val="magenta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11a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color w:val="000000"/>
                <w:szCs w:val="24"/>
                <w:lang w:eastAsia="nl-NL"/>
              </w:rPr>
              <w:t>Linksaf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highlight w:val="magenta"/>
                <w:lang w:eastAsia="nl-NL"/>
              </w:rPr>
            </w:pPr>
          </w:p>
        </w:tc>
      </w:tr>
      <w:tr w:rsidR="005B731A" w:rsidRPr="005B731A" w:rsidTr="00C1227A">
        <w:tc>
          <w:tcPr>
            <w:tcW w:w="94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11b</w:t>
            </w:r>
          </w:p>
        </w:tc>
        <w:tc>
          <w:tcPr>
            <w:tcW w:w="2365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  <w:r w:rsidRPr="005B731A">
              <w:rPr>
                <w:rFonts w:ascii="Arial" w:eastAsia="Times New Roman" w:hAnsi="Arial" w:cs="Times New Roman"/>
                <w:szCs w:val="24"/>
                <w:lang w:eastAsia="nl-NL"/>
              </w:rPr>
              <w:t>Rechtsaf</w:t>
            </w:r>
          </w:p>
        </w:tc>
        <w:tc>
          <w:tcPr>
            <w:tcW w:w="1674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566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lang w:eastAsia="nl-NL"/>
              </w:rPr>
            </w:pPr>
          </w:p>
        </w:tc>
        <w:tc>
          <w:tcPr>
            <w:tcW w:w="1440" w:type="dxa"/>
          </w:tcPr>
          <w:p w:rsidR="005B731A" w:rsidRPr="005B731A" w:rsidRDefault="005B731A" w:rsidP="005B731A">
            <w:pPr>
              <w:spacing w:after="0" w:line="240" w:lineRule="auto"/>
              <w:rPr>
                <w:rFonts w:ascii="Arial" w:eastAsia="Times New Roman" w:hAnsi="Arial" w:cs="Times New Roman"/>
                <w:szCs w:val="24"/>
                <w:highlight w:val="magenta"/>
                <w:lang w:eastAsia="nl-NL"/>
              </w:rPr>
            </w:pPr>
          </w:p>
        </w:tc>
      </w:tr>
    </w:tbl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5B731A" w:rsidRPr="005B731A" w:rsidRDefault="00E2536E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  <w:r>
        <w:rPr>
          <w:rFonts w:ascii="Arial" w:eastAsia="Times New Roman" w:hAnsi="Arial" w:cs="Times New Roman"/>
          <w:noProof/>
          <w:szCs w:val="24"/>
          <w:lang w:eastAsia="nl-N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3645CFA" wp14:editId="3C4F94B9">
                <wp:simplePos x="0" y="0"/>
                <wp:positionH relativeFrom="column">
                  <wp:posOffset>935355</wp:posOffset>
                </wp:positionH>
                <wp:positionV relativeFrom="paragraph">
                  <wp:posOffset>224790</wp:posOffset>
                </wp:positionV>
                <wp:extent cx="0" cy="190500"/>
                <wp:effectExtent l="0" t="0" r="19050" b="19050"/>
                <wp:wrapNone/>
                <wp:docPr id="328" name="Rechte verbindingslijn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echte verbindingslijn 32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17.7pt" to="73.6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" strokecolor="black [3213]" strokeweight="1pt"/>
            </w:pict>
          </mc:Fallback>
        </mc:AlternateContent>
      </w:r>
      <w:r>
        <w:rPr>
          <w:rFonts w:ascii="Arial" w:eastAsia="Times New Roman" w:hAnsi="Arial" w:cs="Times New Roman"/>
          <w:noProof/>
          <w:szCs w:val="24"/>
          <w:lang w:eastAsia="nl-N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CBE924" wp14:editId="7DBBF167">
                <wp:simplePos x="0" y="0"/>
                <wp:positionH relativeFrom="column">
                  <wp:posOffset>846455</wp:posOffset>
                </wp:positionH>
                <wp:positionV relativeFrom="paragraph">
                  <wp:posOffset>316230</wp:posOffset>
                </wp:positionV>
                <wp:extent cx="85725" cy="0"/>
                <wp:effectExtent l="0" t="0" r="9525" b="19050"/>
                <wp:wrapNone/>
                <wp:docPr id="327" name="Rechte verbindingslijn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Rechte verbindingslijn 327" o:spid="_x0000_s1026" style="position:absolute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6.65pt,24.9pt" to="73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" strokecolor="black [3213]" strokeweight="1pt"/>
            </w:pict>
          </mc:Fallback>
        </mc:AlternateContent>
      </w:r>
      <w:r>
        <w:rPr>
          <w:rFonts w:ascii="Arial" w:eastAsia="Times New Roman" w:hAnsi="Arial" w:cs="Times New Roman"/>
          <w:noProof/>
          <w:szCs w:val="24"/>
          <w:lang w:eastAsia="nl-N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5510B63" wp14:editId="312EAA76">
                <wp:simplePos x="0" y="0"/>
                <wp:positionH relativeFrom="column">
                  <wp:posOffset>847090</wp:posOffset>
                </wp:positionH>
                <wp:positionV relativeFrom="paragraph">
                  <wp:posOffset>88900</wp:posOffset>
                </wp:positionV>
                <wp:extent cx="200025" cy="0"/>
                <wp:effectExtent l="0" t="76200" r="28575" b="114300"/>
                <wp:wrapNone/>
                <wp:docPr id="325" name="Rechte verbindingslijn met pijl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325" o:spid="_x0000_s1026" type="#_x0000_t32" style="position:absolute;margin-left:66.7pt;margin-top:7pt;width:15.75pt;height:0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" strokecolor="black [3213]" strokeweight="1pt">
                <v:stroke endarrow="open"/>
              </v:shape>
            </w:pict>
          </mc:Fallback>
        </mc:AlternateContent>
      </w:r>
      <w:r>
        <w:rPr>
          <w:rFonts w:ascii="Arial" w:eastAsia="Times New Roman" w:hAnsi="Arial" w:cs="Times New Roman"/>
          <w:noProof/>
          <w:szCs w:val="24"/>
          <w:lang w:eastAsia="nl-N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E223E52" wp14:editId="62BDC965">
                <wp:simplePos x="0" y="0"/>
                <wp:positionH relativeFrom="column">
                  <wp:posOffset>846455</wp:posOffset>
                </wp:positionH>
                <wp:positionV relativeFrom="paragraph">
                  <wp:posOffset>88265</wp:posOffset>
                </wp:positionV>
                <wp:extent cx="0" cy="390525"/>
                <wp:effectExtent l="0" t="0" r="19050" b="9525"/>
                <wp:wrapNone/>
                <wp:docPr id="326" name="Rechte verbindingslijn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echte verbindingslijn 32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5pt,6.95pt" to="66.6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" strokecolor="black [3213]" strokeweight="1pt"/>
            </w:pict>
          </mc:Fallback>
        </mc:AlternateContent>
      </w:r>
    </w:p>
    <w:p w:rsidR="005B731A" w:rsidRPr="00E2536E" w:rsidRDefault="005B731A" w:rsidP="00E2536E">
      <w:pPr>
        <w:pStyle w:val="Lijstalinea"/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E2536E" w:rsidRDefault="00E2536E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  <w:r>
        <w:rPr>
          <w:rFonts w:ascii="Arial" w:eastAsia="Times New Roman" w:hAnsi="Arial" w:cs="Times New Roman"/>
          <w:noProof/>
          <w:sz w:val="20"/>
          <w:szCs w:val="24"/>
          <w:lang w:eastAsia="nl-N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714EBFE" wp14:editId="28AE6C55">
                <wp:simplePos x="0" y="0"/>
                <wp:positionH relativeFrom="column">
                  <wp:posOffset>1043940</wp:posOffset>
                </wp:positionH>
                <wp:positionV relativeFrom="paragraph">
                  <wp:posOffset>125095</wp:posOffset>
                </wp:positionV>
                <wp:extent cx="228600" cy="228600"/>
                <wp:effectExtent l="38100" t="38100" r="19050" b="19050"/>
                <wp:wrapNone/>
                <wp:docPr id="324" name="Rechte verbindingslijn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echte verbindingslijn 324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pt,9.85pt" to="100.2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">
                <v:stroke endarrow="block"/>
              </v:line>
            </w:pict>
          </mc:Fallback>
        </mc:AlternateContent>
      </w:r>
    </w:p>
    <w:p w:rsidR="005B731A" w:rsidRPr="005B731A" w:rsidRDefault="00C35D2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  <w:r>
        <w:rPr>
          <w:rFonts w:ascii="Arial" w:eastAsia="Times New Roman" w:hAnsi="Arial" w:cs="Times New Roman"/>
          <w:szCs w:val="24"/>
          <w:lang w:eastAsia="nl-NL"/>
        </w:rPr>
        <w:t>2</w:t>
      </w:r>
      <w:r w:rsidR="005B731A" w:rsidRPr="005B731A">
        <w:rPr>
          <w:rFonts w:ascii="Arial" w:eastAsia="Times New Roman" w:hAnsi="Arial" w:cs="Times New Roman"/>
          <w:szCs w:val="24"/>
          <w:lang w:eastAsia="nl-NL"/>
        </w:rPr>
        <w:t>) schuine pijl</w:t>
      </w:r>
    </w:p>
    <w:p w:rsidR="005B731A" w:rsidRPr="00E2536E" w:rsidRDefault="005B731A" w:rsidP="005B731A">
      <w:pPr>
        <w:spacing w:after="0" w:line="240" w:lineRule="auto"/>
        <w:rPr>
          <w:rFonts w:ascii="Arial" w:eastAsia="Times New Roman" w:hAnsi="Arial" w:cs="Times New Roman"/>
          <w:b/>
          <w:szCs w:val="24"/>
          <w:lang w:eastAsia="nl-NL"/>
        </w:rPr>
      </w:pPr>
    </w:p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5B731A" w:rsidRPr="005B731A" w:rsidRDefault="005B731A" w:rsidP="005B731A">
      <w:pPr>
        <w:spacing w:after="0" w:line="240" w:lineRule="auto"/>
        <w:rPr>
          <w:rFonts w:ascii="Arial" w:eastAsia="Times New Roman" w:hAnsi="Arial" w:cs="Times New Roman"/>
          <w:szCs w:val="24"/>
          <w:lang w:eastAsia="nl-NL"/>
        </w:rPr>
      </w:pPr>
    </w:p>
    <w:p w:rsidR="005B731A" w:rsidRDefault="005B731A"/>
    <w:sectPr w:rsidR="005B7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37B92"/>
    <w:multiLevelType w:val="hybridMultilevel"/>
    <w:tmpl w:val="E9308F7A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EDC"/>
    <w:rsid w:val="000C7DF0"/>
    <w:rsid w:val="00111E10"/>
    <w:rsid w:val="001E5429"/>
    <w:rsid w:val="002F2447"/>
    <w:rsid w:val="003445BA"/>
    <w:rsid w:val="003964BB"/>
    <w:rsid w:val="004052BC"/>
    <w:rsid w:val="004C787C"/>
    <w:rsid w:val="00544078"/>
    <w:rsid w:val="005B731A"/>
    <w:rsid w:val="005D4E53"/>
    <w:rsid w:val="00632095"/>
    <w:rsid w:val="00670169"/>
    <w:rsid w:val="00674EDC"/>
    <w:rsid w:val="007E687A"/>
    <w:rsid w:val="008036F0"/>
    <w:rsid w:val="00B047F9"/>
    <w:rsid w:val="00BA4315"/>
    <w:rsid w:val="00C1227A"/>
    <w:rsid w:val="00C35D2A"/>
    <w:rsid w:val="00CB33B8"/>
    <w:rsid w:val="00CC0D7E"/>
    <w:rsid w:val="00E2536E"/>
    <w:rsid w:val="00E7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F244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74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4EDC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E25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F244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74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4EDC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E2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8ED4D1A8</Template>
  <TotalTime>0</TotalTime>
  <Pages>2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Broekhuijsen</dc:creator>
  <cp:lastModifiedBy>Peter Broekhuijsen</cp:lastModifiedBy>
  <cp:revision>2</cp:revision>
  <cp:lastPrinted>2016-09-02T09:33:00Z</cp:lastPrinted>
  <dcterms:created xsi:type="dcterms:W3CDTF">2020-09-14T11:27:00Z</dcterms:created>
  <dcterms:modified xsi:type="dcterms:W3CDTF">2020-09-14T11:27:00Z</dcterms:modified>
</cp:coreProperties>
</file>